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D5E56" w14:textId="77777777" w:rsidR="00D55FCD" w:rsidRDefault="00D55FCD" w:rsidP="00D55FC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SCOPRELL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E98D764" w14:textId="77777777" w:rsidR="00D55FCD" w:rsidRDefault="00D55FCD" w:rsidP="00D55FC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88C027A" w14:textId="77777777" w:rsidR="00D55FCD" w:rsidRDefault="00D55FCD" w:rsidP="00D55FC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E47D26C" w14:textId="77777777" w:rsidR="00D55FCD" w:rsidRDefault="00D55FCD" w:rsidP="00D55FC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603361" w14:textId="77777777" w:rsidR="00D55FCD" w:rsidRDefault="00D55FCD" w:rsidP="00D55FCD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399FE848" w14:textId="77777777" w:rsidR="00D55FCD" w:rsidRDefault="00D55FCD" w:rsidP="00D55FC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69ED60B" w14:textId="77777777" w:rsidR="00D55FCD" w:rsidRDefault="00D55FCD" w:rsidP="00D55FCD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6862D33" w14:textId="77777777" w:rsidR="00D55FCD" w:rsidRDefault="00D55FCD" w:rsidP="00D55F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80E91F" w14:textId="77777777" w:rsidR="00D55FCD" w:rsidRDefault="00D55FCD" w:rsidP="00D55F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7C442C" w14:textId="77777777" w:rsidR="00D55FCD" w:rsidRDefault="00D55FCD" w:rsidP="00D55F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2022</w:t>
      </w:r>
    </w:p>
    <w:p w14:paraId="3B28128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3177B" w14:textId="77777777" w:rsidR="00D55FCD" w:rsidRDefault="00D55FCD" w:rsidP="009139A6">
      <w:r>
        <w:separator/>
      </w:r>
    </w:p>
  </w:endnote>
  <w:endnote w:type="continuationSeparator" w:id="0">
    <w:p w14:paraId="22C97FC1" w14:textId="77777777" w:rsidR="00D55FCD" w:rsidRDefault="00D55F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8AD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E1E0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DF9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AAFF0" w14:textId="77777777" w:rsidR="00D55FCD" w:rsidRDefault="00D55FCD" w:rsidP="009139A6">
      <w:r>
        <w:separator/>
      </w:r>
    </w:p>
  </w:footnote>
  <w:footnote w:type="continuationSeparator" w:id="0">
    <w:p w14:paraId="268A10FF" w14:textId="77777777" w:rsidR="00D55FCD" w:rsidRDefault="00D55F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FC7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43B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CC9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FC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55FC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3DCD9"/>
  <w15:chartTrackingRefBased/>
  <w15:docId w15:val="{14E44CA2-8646-4A30-A0F4-2D76ECF7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2022-08-03T19:18:00Z</dcterms:created>
  <dcterms:modified xsi:type="dcterms:W3CDTF">2022-08-03T19:18:00Z</dcterms:modified>
</cp:coreProperties>
</file>